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194" w:rsidRDefault="00E00194" w:rsidP="00E00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SWEYNSTON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00194" w:rsidRDefault="00E00194" w:rsidP="00E00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0194" w:rsidRDefault="00E00194" w:rsidP="00E00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0194" w:rsidRDefault="00E00194" w:rsidP="00E00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Bosworth,</w:t>
      </w:r>
    </w:p>
    <w:p w:rsidR="00E00194" w:rsidRDefault="00E00194" w:rsidP="00E00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landholdings of the late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Pakeman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00194" w:rsidRDefault="00E00194" w:rsidP="00E00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F6F1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21-76)</w:t>
      </w:r>
    </w:p>
    <w:p w:rsidR="00E00194" w:rsidRDefault="00E00194" w:rsidP="00E00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0194" w:rsidRDefault="00E00194" w:rsidP="00E00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00194" w:rsidRDefault="00E00194" w:rsidP="00E00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  <w:bookmarkStart w:id="0" w:name="_GoBack"/>
      <w:bookmarkEnd w:id="0"/>
    </w:p>
    <w:sectPr w:rsidR="00DD5B8A" w:rsidRPr="00E001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194" w:rsidRDefault="00E00194" w:rsidP="00564E3C">
      <w:pPr>
        <w:spacing w:after="0" w:line="240" w:lineRule="auto"/>
      </w:pPr>
      <w:r>
        <w:separator/>
      </w:r>
    </w:p>
  </w:endnote>
  <w:endnote w:type="continuationSeparator" w:id="0">
    <w:p w:rsidR="00E00194" w:rsidRDefault="00E0019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0194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194" w:rsidRDefault="00E00194" w:rsidP="00564E3C">
      <w:pPr>
        <w:spacing w:after="0" w:line="240" w:lineRule="auto"/>
      </w:pPr>
      <w:r>
        <w:separator/>
      </w:r>
    </w:p>
  </w:footnote>
  <w:footnote w:type="continuationSeparator" w:id="0">
    <w:p w:rsidR="00E00194" w:rsidRDefault="00E0019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194"/>
    <w:rsid w:val="00372DC6"/>
    <w:rsid w:val="00564E3C"/>
    <w:rsid w:val="0064591D"/>
    <w:rsid w:val="00DD5B8A"/>
    <w:rsid w:val="00E0019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7A395"/>
  <w15:chartTrackingRefBased/>
  <w15:docId w15:val="{CA1AC098-73A7-45CD-B74C-1F9C90AF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001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2015-10-28T21:40:00Z</dcterms:created>
  <dcterms:modified xsi:type="dcterms:W3CDTF">2015-10-28T21:40:00Z</dcterms:modified>
</cp:coreProperties>
</file>